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5207E" w14:textId="4784B492" w:rsidR="00DB1C47" w:rsidRPr="00DB1C47" w:rsidRDefault="00DB1C47" w:rsidP="00DB1C47">
      <w:pPr>
        <w:jc w:val="center"/>
        <w:rPr>
          <w:rFonts w:ascii="Calibri" w:hAnsi="Calibri" w:cs="Calibri"/>
          <w:b/>
          <w:sz w:val="20"/>
          <w:szCs w:val="20"/>
          <w:lang w:val="en-US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4285FD48" wp14:editId="35CAFE25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541535295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9C7E4E" w14:textId="77777777" w:rsidR="00DB1C47" w:rsidRPr="00DB1C47" w:rsidRDefault="00DB1C47" w:rsidP="00DB1C47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DB1C47">
        <w:rPr>
          <w:rFonts w:ascii="Calibri" w:hAnsi="Calibri" w:cs="Calibri"/>
          <w:b/>
          <w:sz w:val="20"/>
          <w:szCs w:val="20"/>
          <w:lang w:val="en-US" w:bidi="ar-IQ"/>
        </w:rPr>
        <w:t xml:space="preserve">    </w:t>
      </w:r>
      <w:r w:rsidRPr="00DB1C47">
        <w:rPr>
          <w:rFonts w:ascii="Calibri" w:eastAsia="Batang" w:hAnsi="Calibri" w:cs="Calibri"/>
          <w:b/>
          <w:sz w:val="22"/>
          <w:szCs w:val="22"/>
          <w:lang w:val="en-US" w:bidi="ar-IQ"/>
        </w:rPr>
        <w:t>Samodzielny Publiczny Zakład Opieki Zdrowotnej w Siedlcach</w:t>
      </w:r>
      <w:r w:rsidRPr="00DB1C47">
        <w:rPr>
          <w:rFonts w:ascii="Calibri" w:eastAsia="Batang" w:hAnsi="Calibri" w:cs="Calibri"/>
          <w:b/>
          <w:sz w:val="22"/>
          <w:szCs w:val="22"/>
          <w:lang w:val="en-US" w:bidi="ar-IQ"/>
        </w:rPr>
        <w:br/>
        <w:t>ul. Jana Kilińskiego 29, 08 -110 Siedlce</w:t>
      </w:r>
      <w:r w:rsidRPr="00DB1C47">
        <w:rPr>
          <w:rFonts w:ascii="Calibri" w:eastAsia="Batang" w:hAnsi="Calibri" w:cs="Calibri"/>
          <w:b/>
          <w:sz w:val="20"/>
          <w:szCs w:val="20"/>
          <w:lang w:val="en-US" w:bidi="ar-IQ"/>
        </w:rPr>
        <w:br/>
        <w:t xml:space="preserve">tel. 25 632 27 97, e-mail: </w:t>
      </w:r>
      <w:hyperlink r:id="rId9" w:history="1">
        <w:r w:rsidRPr="00DB1C47">
          <w:rPr>
            <w:rFonts w:ascii="Calibri" w:eastAsia="Batang" w:hAnsi="Calibri" w:cs="Calibri"/>
            <w:b/>
            <w:color w:val="0000FF"/>
            <w:sz w:val="20"/>
            <w:szCs w:val="20"/>
            <w:u w:val="single"/>
            <w:lang w:val="en-US" w:bidi="ar-IQ"/>
          </w:rPr>
          <w:t>sekretariat@spzoz-siedlce.pl</w:t>
        </w:r>
      </w:hyperlink>
      <w:r w:rsidRPr="00DB1C47">
        <w:rPr>
          <w:rFonts w:ascii="Calibri" w:eastAsia="Batang" w:hAnsi="Calibri" w:cs="Calibri"/>
          <w:b/>
          <w:sz w:val="20"/>
          <w:szCs w:val="20"/>
          <w:lang w:val="en-US" w:bidi="ar-IQ"/>
        </w:rPr>
        <w:t>,</w:t>
      </w:r>
    </w:p>
    <w:p w14:paraId="66A64BFA" w14:textId="0C2A0CCD" w:rsidR="00DB1C47" w:rsidRPr="00DB1C47" w:rsidRDefault="00DB1C47" w:rsidP="00DB1C47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DB1C47">
        <w:rPr>
          <w:rFonts w:ascii="Calibri" w:eastAsia="Batang" w:hAnsi="Calibri" w:cs="Calibri"/>
          <w:b/>
          <w:sz w:val="20"/>
          <w:szCs w:val="20"/>
          <w:lang w:val="en-US" w:bidi="ar-IQ"/>
        </w:rPr>
        <w:t xml:space="preserve"> www.spzoz-siedlce.pl</w:t>
      </w:r>
    </w:p>
    <w:bookmarkEnd w:id="0"/>
    <w:p w14:paraId="43E61FF7" w14:textId="20AD2752" w:rsidR="00DB1C47" w:rsidRDefault="00DB1C47" w:rsidP="00DB1C47">
      <w:pPr>
        <w:pStyle w:val="Nagwek4"/>
        <w:spacing w:before="0" w:after="0"/>
        <w:jc w:val="right"/>
        <w:rPr>
          <w:rFonts w:asciiTheme="minorHAnsi" w:hAnsiTheme="minorHAnsi" w:cstheme="minorHAnsi"/>
          <w:b w:val="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6B33452" wp14:editId="54782841">
                <wp:simplePos x="0" y="0"/>
                <wp:positionH relativeFrom="column">
                  <wp:posOffset>-268605</wp:posOffset>
                </wp:positionH>
                <wp:positionV relativeFrom="paragraph">
                  <wp:posOffset>-4446</wp:posOffset>
                </wp:positionV>
                <wp:extent cx="6543675" cy="0"/>
                <wp:effectExtent l="0" t="0" r="0" b="0"/>
                <wp:wrapNone/>
                <wp:docPr id="1678816431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4D8629" id="Łącznik prosty 1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1.15pt,-.35pt" to="494.1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61A15456" w14:textId="014B6173" w:rsidR="007E331F" w:rsidRPr="00DB1C47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  <w:r w:rsidRPr="00DB1C47">
        <w:rPr>
          <w:rFonts w:asciiTheme="minorHAnsi" w:hAnsiTheme="minorHAnsi" w:cstheme="minorHAnsi"/>
          <w:b w:val="0"/>
          <w:sz w:val="20"/>
          <w:szCs w:val="20"/>
        </w:rPr>
        <w:t xml:space="preserve">Załącznik nr </w:t>
      </w:r>
      <w:r w:rsidR="000E40DF" w:rsidRPr="00DB1C47">
        <w:rPr>
          <w:rFonts w:asciiTheme="minorHAnsi" w:hAnsiTheme="minorHAnsi" w:cstheme="minorHAnsi"/>
          <w:sz w:val="20"/>
          <w:szCs w:val="20"/>
        </w:rPr>
        <w:t>1</w:t>
      </w:r>
      <w:r w:rsidRPr="00DB1C47">
        <w:rPr>
          <w:rFonts w:asciiTheme="minorHAnsi" w:hAnsiTheme="minorHAnsi" w:cstheme="minorHAnsi"/>
          <w:sz w:val="20"/>
          <w:szCs w:val="20"/>
        </w:rPr>
        <w:t xml:space="preserve"> </w:t>
      </w:r>
      <w:r w:rsidRPr="00DB1C47">
        <w:rPr>
          <w:rFonts w:asciiTheme="minorHAnsi" w:hAnsiTheme="minorHAnsi" w:cstheme="minorHAnsi"/>
          <w:b w:val="0"/>
          <w:sz w:val="20"/>
          <w:szCs w:val="20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DB1C47" w14:paraId="0F840C8C" w14:textId="77777777" w:rsidTr="005844F6">
        <w:tc>
          <w:tcPr>
            <w:tcW w:w="9104" w:type="dxa"/>
            <w:shd w:val="clear" w:color="auto" w:fill="F2F2F2"/>
          </w:tcPr>
          <w:p w14:paraId="36B316F2" w14:textId="47CAF80E" w:rsidR="008A3551" w:rsidRPr="00DB1C47" w:rsidRDefault="00F31EAC" w:rsidP="00DB1C47">
            <w:pPr>
              <w:pStyle w:val="Nagwek2"/>
              <w:widowControl/>
              <w:spacing w:before="240" w:after="240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  <w:r w:rsidRPr="00DB1C47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DB1C47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24172EBE" w14:textId="77777777" w:rsidR="00F31EAC" w:rsidRPr="00DB1C47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B1C47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DB1C47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DB1C47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DB1C47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5"/>
        <w:gridCol w:w="6719"/>
      </w:tblGrid>
      <w:tr w:rsidR="00140C27" w:rsidRPr="00DB1C47" w14:paraId="3DDA5568" w14:textId="77777777">
        <w:tc>
          <w:tcPr>
            <w:tcW w:w="2268" w:type="dxa"/>
          </w:tcPr>
          <w:p w14:paraId="2868E3DA" w14:textId="77777777" w:rsidR="00140C27" w:rsidRPr="00DB1C4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5AF9D7D8" w14:textId="221DCD88" w:rsidR="00140C27" w:rsidRPr="00DB1C47" w:rsidRDefault="000E40DF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Dostawy drobnego sprzętu j.u. do Samodzielnego Publicznego Zakładu Opieki Zdrowotnej  w Siedlcach</w:t>
            </w:r>
            <w:r w:rsidR="00140C27" w:rsidRPr="00DB1C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</w:tr>
      <w:tr w:rsidR="000E40DF" w:rsidRPr="00DB1C47" w14:paraId="0837CC24" w14:textId="77777777" w:rsidTr="003B18A1">
        <w:tc>
          <w:tcPr>
            <w:tcW w:w="2268" w:type="dxa"/>
          </w:tcPr>
          <w:p w14:paraId="785F7807" w14:textId="77777777" w:rsidR="000E40DF" w:rsidRPr="00DB1C47" w:rsidRDefault="000E40DF" w:rsidP="003B18A1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018C8E32" w14:textId="77E13D94" w:rsidR="000E40DF" w:rsidRPr="00DB1C47" w:rsidRDefault="000E40DF" w:rsidP="003B18A1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drobny sprzęt j.u.2/549/2026</w:t>
            </w:r>
          </w:p>
        </w:tc>
      </w:tr>
    </w:tbl>
    <w:p w14:paraId="2A118966" w14:textId="77777777" w:rsidR="00AA39D6" w:rsidRPr="00DB1C47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B1C47">
        <w:rPr>
          <w:rFonts w:asciiTheme="minorHAnsi" w:hAnsiTheme="minorHAnsi" w:cstheme="minorHAnsi"/>
          <w:sz w:val="20"/>
          <w:szCs w:val="20"/>
        </w:rPr>
        <w:t>my niżej podpisani:</w:t>
      </w:r>
    </w:p>
    <w:p w14:paraId="7DD0D469" w14:textId="77777777" w:rsidR="00EB7584" w:rsidRPr="00DB1C47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DB1C47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4F71AF7D" w14:textId="77777777" w:rsidR="00EB7584" w:rsidRPr="00DB1C47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B1C47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57662540" w14:textId="77777777" w:rsidR="00AA39D6" w:rsidRPr="00DB1C47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B1C47">
        <w:rPr>
          <w:rFonts w:asciiTheme="minorHAnsi" w:hAnsiTheme="minorHAnsi" w:cstheme="minorHAnsi"/>
          <w:sz w:val="20"/>
          <w:szCs w:val="20"/>
        </w:rPr>
        <w:t>d</w:t>
      </w:r>
      <w:r w:rsidR="00AA39D6" w:rsidRPr="00DB1C47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04AFF619" w14:textId="77777777" w:rsidR="00AE2ACB" w:rsidRPr="00DB1C47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DB1C47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6D80DB7F" w14:textId="77777777" w:rsidR="00ED4154" w:rsidRPr="00DB1C47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DB1C47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DB1C47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DB1C47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DB1C47" w14:paraId="1803C400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03717CBE" w14:textId="77777777" w:rsidR="00AE2ACB" w:rsidRPr="00DB1C47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33CB4430" w14:textId="77777777" w:rsidR="00AE2ACB" w:rsidRPr="00DB1C47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B1C47" w14:paraId="06FC2CC4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382F051" w14:textId="77777777" w:rsidR="00AE2ACB" w:rsidRPr="00DB1C47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314A35BC" w14:textId="77777777" w:rsidR="00AE2ACB" w:rsidRPr="00DB1C47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DB1C47" w14:paraId="4D98AFE9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34E08EA" w14:textId="77777777" w:rsidR="008A3551" w:rsidRPr="00DB1C47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33B8A4D8" w14:textId="77777777" w:rsidR="008A3551" w:rsidRPr="00DB1C47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B1C47" w14:paraId="70E93471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75A15562" w14:textId="77777777" w:rsidR="00AE2ACB" w:rsidRPr="00DB1C47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DB1C47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49558557" w14:textId="77777777" w:rsidR="00AE2ACB" w:rsidRPr="00DB1C47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B1C47" w14:paraId="4DB01191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3D8DCB16" w14:textId="77777777" w:rsidR="00AE2ACB" w:rsidRPr="00DB1C47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DB1C47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03B4E489" w14:textId="77777777" w:rsidR="00AE2ACB" w:rsidRPr="00DB1C47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B1C47" w14:paraId="37C856C7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769ED18C" w14:textId="77777777" w:rsidR="00AE2ACB" w:rsidRPr="00DB1C47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DB1C4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DB1C47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DB1C47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45D9DAF3" w14:textId="59015248" w:rsidR="00B86D25" w:rsidRPr="00DB1C47" w:rsidRDefault="00DB1C47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B1C47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7A27EDE5" wp14:editId="6B95483E">
                  <wp:extent cx="3943350" cy="257175"/>
                  <wp:effectExtent l="0" t="0" r="0" b="0"/>
                  <wp:docPr id="1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B1761E" w14:textId="528B7478" w:rsidR="00AF662E" w:rsidRPr="00DB1C47" w:rsidRDefault="00DB1C47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B1C47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68DE5E1A" wp14:editId="306FF80A">
                  <wp:extent cx="3990975" cy="257175"/>
                  <wp:effectExtent l="0" t="0" r="0" b="0"/>
                  <wp:docPr id="2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0D2E93" w14:textId="762C733C" w:rsidR="00AF662E" w:rsidRPr="00DB1C47" w:rsidRDefault="00DB1C47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B1C47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35CD0BA6" wp14:editId="28D107FE">
                  <wp:extent cx="3990975" cy="257175"/>
                  <wp:effectExtent l="0" t="0" r="0" b="0"/>
                  <wp:docPr id="3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C0706E" w14:textId="011BB802" w:rsidR="00AF662E" w:rsidRPr="00DB1C47" w:rsidRDefault="00DB1C47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B1C47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1644B0FB" wp14:editId="0477C05F">
                  <wp:extent cx="3990975" cy="257175"/>
                  <wp:effectExtent l="0" t="0" r="0" b="0"/>
                  <wp:docPr id="4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A5FA2F" w14:textId="2666A027" w:rsidR="00AF662E" w:rsidRPr="00DB1C47" w:rsidRDefault="00DB1C47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B1C47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64464035" wp14:editId="1841910F">
                  <wp:extent cx="3990975" cy="257175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7BCF30" w14:textId="56D8B63B" w:rsidR="00497AEE" w:rsidRPr="00DB1C47" w:rsidRDefault="00DB1C47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B1C47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761A25D7" wp14:editId="4A987BF8">
                  <wp:extent cx="1371600" cy="257175"/>
                  <wp:effectExtent l="0" t="0" r="0" b="0"/>
                  <wp:docPr id="6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B5F12E" w14:textId="77777777" w:rsidR="00C11FEF" w:rsidRPr="00DB1C47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2DF21FDE" w14:textId="77777777" w:rsidR="004D5A42" w:rsidRPr="00DB1C47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B1C47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DB1C47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DB1C47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DB1C47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DB1C47">
        <w:rPr>
          <w:rFonts w:asciiTheme="minorHAnsi" w:hAnsiTheme="minorHAnsi" w:cstheme="minorHAnsi"/>
          <w:sz w:val="20"/>
          <w:szCs w:val="20"/>
        </w:rPr>
        <w:t>,</w:t>
      </w:r>
      <w:r w:rsidR="007F3E87" w:rsidRPr="00DB1C47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DB1C47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DB1C47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DB1C47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DB1C47">
        <w:rPr>
          <w:rFonts w:asciiTheme="minorHAnsi" w:hAnsiTheme="minorHAnsi" w:cstheme="minorHAnsi"/>
          <w:sz w:val="20"/>
          <w:szCs w:val="20"/>
        </w:rPr>
        <w:t>).</w:t>
      </w:r>
    </w:p>
    <w:p w14:paraId="3CBD5D4B" w14:textId="77777777" w:rsidR="00B964C4" w:rsidRPr="00DB1C47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B1C47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DB1C47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B1C47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DB1C47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47B0D153" w14:textId="77777777" w:rsidR="00A8509D" w:rsidRPr="00DB1C47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DB1C47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655B3724" w14:textId="77777777" w:rsidR="006D09E0" w:rsidRPr="00DB1C47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647"/>
      </w:tblGrid>
      <w:tr w:rsidR="007F3E87" w:rsidRPr="00DB1C47" w14:paraId="55DE5F0A" w14:textId="77777777" w:rsidTr="00DB1C47">
        <w:trPr>
          <w:trHeight w:val="704"/>
        </w:trPr>
        <w:tc>
          <w:tcPr>
            <w:tcW w:w="1135" w:type="dxa"/>
            <w:vAlign w:val="center"/>
          </w:tcPr>
          <w:p w14:paraId="775F3FAF" w14:textId="77777777" w:rsidR="007F3E87" w:rsidRPr="00DB1C47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</w:t>
            </w:r>
            <w:r w:rsidR="007F3E87" w:rsidRPr="00DB1C47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DB1C47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8647" w:type="dxa"/>
            <w:vAlign w:val="center"/>
          </w:tcPr>
          <w:p w14:paraId="1C1B1416" w14:textId="77777777" w:rsidR="007F3E87" w:rsidRPr="00DB1C47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0E40DF" w:rsidRPr="00DB1C47" w14:paraId="6B32BBA1" w14:textId="77777777" w:rsidTr="00DB1C47">
        <w:tc>
          <w:tcPr>
            <w:tcW w:w="1135" w:type="dxa"/>
            <w:vAlign w:val="center"/>
          </w:tcPr>
          <w:p w14:paraId="5B6472A0" w14:textId="5EBA89E5" w:rsidR="000E40DF" w:rsidRPr="00DB1C47" w:rsidRDefault="000E40DF" w:rsidP="003B18A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647" w:type="dxa"/>
          </w:tcPr>
          <w:p w14:paraId="378E392B" w14:textId="4C8E9929" w:rsidR="000E40DF" w:rsidRPr="00DB1C47" w:rsidRDefault="000E40DF" w:rsidP="003B18A1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Zadanie nr 1 - rękawice chirurgiczne sterylne z neoprenu i lateksowe</w:t>
            </w:r>
          </w:p>
          <w:p w14:paraId="663406AD" w14:textId="77777777" w:rsidR="000E40DF" w:rsidRPr="00DB1C47" w:rsidRDefault="000E40DF" w:rsidP="003B18A1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4F115CD" w14:textId="77777777" w:rsidR="000E40DF" w:rsidRPr="00DB1C47" w:rsidRDefault="000E40DF" w:rsidP="003B18A1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FDE5C72" w14:textId="77777777" w:rsidR="000E40DF" w:rsidRPr="00DB1C47" w:rsidRDefault="000E40DF" w:rsidP="003B18A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08D6EBB" w14:textId="77777777" w:rsidR="000E40DF" w:rsidRPr="00DB1C47" w:rsidRDefault="000E40DF" w:rsidP="003B18A1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CDDFCA8" w14:textId="77777777" w:rsidR="000E40DF" w:rsidRPr="00DB1C47" w:rsidRDefault="000E40DF" w:rsidP="003B18A1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E40DF" w:rsidRPr="00DB1C47" w14:paraId="519D9D5E" w14:textId="77777777" w:rsidTr="00DB1C47">
        <w:tc>
          <w:tcPr>
            <w:tcW w:w="1135" w:type="dxa"/>
            <w:vAlign w:val="center"/>
          </w:tcPr>
          <w:p w14:paraId="15969BFB" w14:textId="1DE99081" w:rsidR="000E40DF" w:rsidRPr="00DB1C47" w:rsidRDefault="000E40DF" w:rsidP="003B18A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647" w:type="dxa"/>
          </w:tcPr>
          <w:p w14:paraId="4DEA96BE" w14:textId="12EC6FCA" w:rsidR="000E40DF" w:rsidRPr="00DB1C47" w:rsidRDefault="000E40DF" w:rsidP="003B18A1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Zadanie nr 2 - zestaw do znieczuleń zewnątrzoponowych, igła do blokad</w:t>
            </w:r>
          </w:p>
          <w:p w14:paraId="3BA5D775" w14:textId="77777777" w:rsidR="000E40DF" w:rsidRPr="00DB1C47" w:rsidRDefault="000E40DF" w:rsidP="003B18A1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4477493" w14:textId="77777777" w:rsidR="000E40DF" w:rsidRPr="00DB1C47" w:rsidRDefault="000E40DF" w:rsidP="003B18A1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45019C6" w14:textId="77777777" w:rsidR="000E40DF" w:rsidRPr="00DB1C47" w:rsidRDefault="000E40DF" w:rsidP="003B18A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2FF989C3" w14:textId="77777777" w:rsidR="000E40DF" w:rsidRPr="00DB1C47" w:rsidRDefault="000E40DF" w:rsidP="003B18A1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326C699" w14:textId="77777777" w:rsidR="000E40DF" w:rsidRPr="00DB1C47" w:rsidRDefault="000E40DF" w:rsidP="003B18A1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E40DF" w:rsidRPr="00DB1C47" w14:paraId="2E5DB025" w14:textId="77777777" w:rsidTr="00DB1C47">
        <w:tc>
          <w:tcPr>
            <w:tcW w:w="1135" w:type="dxa"/>
            <w:vAlign w:val="center"/>
          </w:tcPr>
          <w:p w14:paraId="13894F3C" w14:textId="4EDBEB0B" w:rsidR="000E40DF" w:rsidRPr="00DB1C47" w:rsidRDefault="000E40DF" w:rsidP="003B18A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647" w:type="dxa"/>
          </w:tcPr>
          <w:p w14:paraId="15B162C7" w14:textId="341C1667" w:rsidR="000E40DF" w:rsidRPr="00DB1C47" w:rsidRDefault="000E40DF" w:rsidP="003B18A1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Zadanie nr 3 - kaniula noworodkowa, sonda Sengstakena, kaniula dotętnicza</w:t>
            </w:r>
          </w:p>
          <w:p w14:paraId="512725B0" w14:textId="77777777" w:rsidR="000E40DF" w:rsidRPr="00DB1C47" w:rsidRDefault="000E40DF" w:rsidP="003B18A1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5DDB005" w14:textId="77777777" w:rsidR="000E40DF" w:rsidRPr="00DB1C47" w:rsidRDefault="000E40DF" w:rsidP="003B18A1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4B69CEA" w14:textId="77777777" w:rsidR="000E40DF" w:rsidRPr="00DB1C47" w:rsidRDefault="000E40DF" w:rsidP="003B18A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CAE8277" w14:textId="77777777" w:rsidR="000E40DF" w:rsidRPr="00DB1C47" w:rsidRDefault="000E40DF" w:rsidP="003B18A1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DCFF7AD" w14:textId="77777777" w:rsidR="000E40DF" w:rsidRPr="00DB1C47" w:rsidRDefault="000E40DF" w:rsidP="003B18A1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E40DF" w:rsidRPr="00DB1C47" w14:paraId="3C469D0E" w14:textId="77777777" w:rsidTr="00DB1C47">
        <w:tc>
          <w:tcPr>
            <w:tcW w:w="1135" w:type="dxa"/>
            <w:vAlign w:val="center"/>
          </w:tcPr>
          <w:p w14:paraId="34944ED3" w14:textId="651E0684" w:rsidR="000E40DF" w:rsidRPr="00DB1C47" w:rsidRDefault="000E40DF" w:rsidP="003B18A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647" w:type="dxa"/>
          </w:tcPr>
          <w:p w14:paraId="38A0D396" w14:textId="5A6A6832" w:rsidR="000E40DF" w:rsidRPr="00DB1C47" w:rsidRDefault="000E40DF" w:rsidP="003B18A1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Zadanie nr 4 - dreny w torze napływu, filtry do laparoskopu, elektrody</w:t>
            </w:r>
          </w:p>
          <w:p w14:paraId="0CE200A8" w14:textId="77777777" w:rsidR="000E40DF" w:rsidRPr="00DB1C47" w:rsidRDefault="000E40DF" w:rsidP="003B18A1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53FD45E" w14:textId="77777777" w:rsidR="000E40DF" w:rsidRPr="00DB1C47" w:rsidRDefault="000E40DF" w:rsidP="003B18A1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CC301DA" w14:textId="77777777" w:rsidR="000E40DF" w:rsidRPr="00DB1C47" w:rsidRDefault="000E40DF" w:rsidP="003B18A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302ACAA8" w14:textId="77777777" w:rsidR="000E40DF" w:rsidRPr="00DB1C47" w:rsidRDefault="000E40DF" w:rsidP="003B18A1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4AD6D4A" w14:textId="77777777" w:rsidR="000E40DF" w:rsidRPr="00DB1C47" w:rsidRDefault="000E40DF" w:rsidP="003B18A1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E40DF" w:rsidRPr="00DB1C47" w14:paraId="651EBAA6" w14:textId="77777777" w:rsidTr="00DB1C47">
        <w:tc>
          <w:tcPr>
            <w:tcW w:w="1135" w:type="dxa"/>
            <w:vAlign w:val="center"/>
          </w:tcPr>
          <w:p w14:paraId="3F2C3642" w14:textId="6D75C65C" w:rsidR="000E40DF" w:rsidRPr="00DB1C47" w:rsidRDefault="000E40DF" w:rsidP="003B18A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8647" w:type="dxa"/>
          </w:tcPr>
          <w:p w14:paraId="1E2A51A1" w14:textId="08FB0DE1" w:rsidR="000E40DF" w:rsidRPr="00DB1C47" w:rsidRDefault="000E40DF" w:rsidP="003B18A1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Zadanie nr 5 -  paski do badania poziomu glikemii  z kompatybilnymi glukometrami</w:t>
            </w:r>
          </w:p>
          <w:p w14:paraId="588A442F" w14:textId="77777777" w:rsidR="000E40DF" w:rsidRPr="00DB1C47" w:rsidRDefault="000E40DF" w:rsidP="003B18A1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B66AFD7" w14:textId="77777777" w:rsidR="000E40DF" w:rsidRPr="00DB1C47" w:rsidRDefault="000E40DF" w:rsidP="003B18A1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D74B31B" w14:textId="77777777" w:rsidR="000E40DF" w:rsidRPr="00DB1C47" w:rsidRDefault="000E40DF" w:rsidP="003B18A1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107F125" w14:textId="77777777" w:rsidR="000E40DF" w:rsidRPr="00DB1C47" w:rsidRDefault="000E40DF" w:rsidP="003B18A1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8BAE637" w14:textId="77777777" w:rsidR="000E40DF" w:rsidRPr="00DB1C47" w:rsidRDefault="000E40DF" w:rsidP="003B18A1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4618DF1C" w14:textId="77777777" w:rsidR="00B9086B" w:rsidRPr="00DB1C47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B1C47">
        <w:rPr>
          <w:rFonts w:asciiTheme="minorHAnsi" w:hAnsiTheme="minorHAnsi" w:cstheme="minorHAnsi"/>
          <w:b/>
          <w:sz w:val="20"/>
          <w:szCs w:val="20"/>
        </w:rPr>
        <w:t>OŚWIADCZAMY</w:t>
      </w:r>
      <w:r w:rsidRPr="00DB1C47">
        <w:rPr>
          <w:rFonts w:asciiTheme="minorHAnsi" w:hAnsiTheme="minorHAnsi" w:cstheme="minorHAnsi"/>
          <w:sz w:val="20"/>
          <w:szCs w:val="20"/>
        </w:rPr>
        <w:t>, że:</w:t>
      </w:r>
    </w:p>
    <w:p w14:paraId="43342198" w14:textId="77777777" w:rsidR="00ED4154" w:rsidRPr="00DB1C47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B1C47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DB1C47">
        <w:rPr>
          <w:rFonts w:asciiTheme="minorHAnsi" w:hAnsiTheme="minorHAnsi" w:cstheme="minorHAnsi"/>
          <w:sz w:val="20"/>
          <w:szCs w:val="20"/>
        </w:rPr>
        <w:t>WZ</w:t>
      </w:r>
      <w:r w:rsidRPr="00DB1C47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DB1C47">
        <w:rPr>
          <w:rFonts w:asciiTheme="minorHAnsi" w:hAnsiTheme="minorHAnsi" w:cstheme="minorHAnsi"/>
          <w:sz w:val="20"/>
          <w:szCs w:val="20"/>
        </w:rPr>
        <w:t xml:space="preserve">z </w:t>
      </w:r>
      <w:r w:rsidRPr="00DB1C47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DB1C47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DB1C47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DB1C47">
        <w:rPr>
          <w:rFonts w:asciiTheme="minorHAnsi" w:hAnsiTheme="minorHAnsi" w:cstheme="minorHAnsi"/>
          <w:sz w:val="20"/>
          <w:szCs w:val="20"/>
        </w:rPr>
        <w:t>,</w:t>
      </w:r>
    </w:p>
    <w:p w14:paraId="41F997B0" w14:textId="77777777" w:rsidR="000E40DF" w:rsidRPr="00DB1C47" w:rsidRDefault="00FF57EE" w:rsidP="000E40DF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DB1C47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DB1C47">
        <w:rPr>
          <w:rFonts w:asciiTheme="minorHAnsi" w:hAnsiTheme="minorHAnsi" w:cstheme="minorHAnsi"/>
          <w:sz w:val="20"/>
          <w:szCs w:val="20"/>
        </w:rPr>
        <w:t>SWZ</w:t>
      </w:r>
      <w:r w:rsidR="00B87AFB" w:rsidRPr="00DB1C47">
        <w:rPr>
          <w:rFonts w:asciiTheme="minorHAnsi" w:hAnsiTheme="minorHAnsi" w:cstheme="minorHAnsi"/>
          <w:sz w:val="20"/>
          <w:szCs w:val="20"/>
        </w:rPr>
        <w:t>,</w:t>
      </w:r>
      <w:r w:rsidR="00C754AE" w:rsidRPr="00DB1C47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5314FEFA" w14:textId="77777777" w:rsidR="00DB1C47" w:rsidRPr="00DB1C47" w:rsidRDefault="00DB1C47" w:rsidP="00DB1C47">
      <w:pPr>
        <w:pStyle w:val="Akapitzlist"/>
        <w:spacing w:before="120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1F3D221E" w14:textId="0AED203F" w:rsidR="004E4F1B" w:rsidRPr="00DB1C47" w:rsidRDefault="00DB1C47" w:rsidP="00DB1C47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b/>
          <w:bCs/>
          <w:sz w:val="20"/>
          <w:szCs w:val="20"/>
        </w:rPr>
      </w:pPr>
      <w:r w:rsidRPr="00DB1C47">
        <w:rPr>
          <w:rFonts w:ascii="Calibri" w:hAnsi="Calibri" w:cs="Calibri"/>
          <w:b/>
          <w:bCs/>
          <w:sz w:val="20"/>
          <w:szCs w:val="20"/>
        </w:rPr>
        <w:t>oświadczamy</w:t>
      </w:r>
      <w:r w:rsidRPr="00DB1C47">
        <w:rPr>
          <w:rFonts w:ascii="Calibri" w:hAnsi="Calibri" w:cs="Calibri"/>
          <w:b/>
          <w:bCs/>
          <w:color w:val="0070C0"/>
          <w:sz w:val="12"/>
          <w:szCs w:val="12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gwarantowany termin dostaw częściowych - ……….. dni robocze (min. 2 dni, maximum 5 dni);</w:t>
      </w:r>
      <w:r>
        <w:rPr>
          <w:rFonts w:ascii="Calibri" w:hAnsi="Calibri" w:cs="Calibri"/>
          <w:b/>
          <w:bCs/>
          <w:sz w:val="20"/>
          <w:szCs w:val="20"/>
        </w:rPr>
        <w:t xml:space="preserve"> - </w:t>
      </w:r>
      <w:r w:rsidRPr="00DB1C47">
        <w:rPr>
          <w:rFonts w:ascii="Calibri" w:hAnsi="Calibri" w:cs="Calibri"/>
          <w:b/>
          <w:bCs/>
          <w:color w:val="FF0000"/>
          <w:sz w:val="20"/>
          <w:szCs w:val="20"/>
        </w:rPr>
        <w:t xml:space="preserve">UWAGA </w:t>
      </w:r>
      <w:r>
        <w:rPr>
          <w:rFonts w:ascii="Calibri" w:hAnsi="Calibri" w:cs="Calibri"/>
          <w:b/>
          <w:bCs/>
          <w:color w:val="FF0000"/>
          <w:sz w:val="20"/>
          <w:szCs w:val="20"/>
        </w:rPr>
        <w:t>KRTYERIUM OCENY OFERTY</w:t>
      </w:r>
    </w:p>
    <w:p w14:paraId="075290F3" w14:textId="77777777" w:rsidR="00BC4F99" w:rsidRPr="00DB1C47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B1C47">
        <w:rPr>
          <w:rFonts w:asciiTheme="minorHAnsi" w:hAnsiTheme="minorHAnsi" w:cstheme="minorHAnsi"/>
          <w:sz w:val="20"/>
          <w:szCs w:val="20"/>
        </w:rPr>
        <w:lastRenderedPageBreak/>
        <w:t xml:space="preserve">zamierzamy / nie zamierzamy powierzyć </w:t>
      </w:r>
      <w:r w:rsidR="00C754AE" w:rsidRPr="00DB1C47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DB1C47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DB1C47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DB1C47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DB1C47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DB1C47" w14:paraId="2186DA95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58F68A9" w14:textId="77777777" w:rsidR="006522FA" w:rsidRPr="00DB1C47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9AEDF94" w14:textId="77777777" w:rsidR="006522FA" w:rsidRPr="00DB1C47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C415D7" w14:textId="77777777" w:rsidR="006522FA" w:rsidRPr="00DB1C47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DB1C47" w14:paraId="6AE8CE77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C5B2C" w14:textId="77777777" w:rsidR="006522FA" w:rsidRPr="00DB1C47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2870B" w14:textId="77777777" w:rsidR="006522FA" w:rsidRPr="00DB1C47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38597" w14:textId="77777777" w:rsidR="006522FA" w:rsidRPr="00DB1C47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DB1C47" w14:paraId="751CD1F0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5988E" w14:textId="77777777" w:rsidR="006522FA" w:rsidRPr="00DB1C47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A33AA" w14:textId="77777777" w:rsidR="006522FA" w:rsidRPr="00DB1C47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BD75" w14:textId="77777777" w:rsidR="006522FA" w:rsidRPr="00DB1C47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D1F96FD" w14:textId="77777777" w:rsidR="00640768" w:rsidRPr="00DB1C47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18"/>
          <w:szCs w:val="18"/>
        </w:rPr>
      </w:pPr>
      <w:r w:rsidRPr="00DB1C47">
        <w:rPr>
          <w:rFonts w:asciiTheme="minorHAnsi" w:hAnsiTheme="minorHAnsi" w:cstheme="minorHAnsi"/>
          <w:sz w:val="18"/>
          <w:szCs w:val="18"/>
        </w:rPr>
        <w:t xml:space="preserve">zapoznaliśmy się z </w:t>
      </w:r>
      <w:r w:rsidR="00A50E18" w:rsidRPr="00DB1C47">
        <w:rPr>
          <w:rFonts w:asciiTheme="minorHAnsi" w:hAnsiTheme="minorHAnsi" w:cstheme="minorHAnsi"/>
          <w:sz w:val="18"/>
          <w:szCs w:val="18"/>
        </w:rPr>
        <w:t xml:space="preserve">projektowanymi </w:t>
      </w:r>
      <w:r w:rsidRPr="00DB1C47">
        <w:rPr>
          <w:rFonts w:asciiTheme="minorHAnsi" w:hAnsiTheme="minorHAnsi" w:cstheme="minorHAnsi"/>
          <w:sz w:val="18"/>
          <w:szCs w:val="18"/>
        </w:rPr>
        <w:t>postanowieniami umowy</w:t>
      </w:r>
      <w:r w:rsidR="00A50E18" w:rsidRPr="00DB1C47">
        <w:rPr>
          <w:rFonts w:asciiTheme="minorHAnsi" w:hAnsiTheme="minorHAnsi" w:cstheme="minorHAnsi"/>
          <w:sz w:val="18"/>
          <w:szCs w:val="18"/>
        </w:rPr>
        <w:t xml:space="preserve"> w sprawie zamówienia publicznego</w:t>
      </w:r>
      <w:r w:rsidRPr="00DB1C47">
        <w:rPr>
          <w:rFonts w:asciiTheme="minorHAnsi" w:hAnsiTheme="minorHAnsi" w:cstheme="minorHAnsi"/>
          <w:sz w:val="18"/>
          <w:szCs w:val="18"/>
        </w:rPr>
        <w:t>, które zostały z</w:t>
      </w:r>
      <w:r w:rsidRPr="00DB1C47">
        <w:rPr>
          <w:rFonts w:asciiTheme="minorHAnsi" w:hAnsiTheme="minorHAnsi" w:cstheme="minorHAnsi"/>
          <w:sz w:val="18"/>
          <w:szCs w:val="18"/>
        </w:rPr>
        <w:t>a</w:t>
      </w:r>
      <w:r w:rsidRPr="00DB1C47">
        <w:rPr>
          <w:rFonts w:asciiTheme="minorHAnsi" w:hAnsiTheme="minorHAnsi" w:cstheme="minorHAnsi"/>
          <w:sz w:val="18"/>
          <w:szCs w:val="18"/>
        </w:rPr>
        <w:t>warte w S</w:t>
      </w:r>
      <w:r w:rsidR="006522FA" w:rsidRPr="00DB1C47">
        <w:rPr>
          <w:rFonts w:asciiTheme="minorHAnsi" w:hAnsiTheme="minorHAnsi" w:cstheme="minorHAnsi"/>
          <w:sz w:val="18"/>
          <w:szCs w:val="18"/>
        </w:rPr>
        <w:t>WZ</w:t>
      </w:r>
      <w:r w:rsidRPr="00DB1C47">
        <w:rPr>
          <w:rFonts w:asciiTheme="minorHAnsi" w:hAnsiTheme="minorHAnsi" w:cstheme="minorHAnsi"/>
          <w:sz w:val="18"/>
          <w:szCs w:val="18"/>
        </w:rPr>
        <w:t xml:space="preserve"> i zobowiązujemy się</w:t>
      </w:r>
      <w:r w:rsidR="00A50E18" w:rsidRPr="00DB1C47">
        <w:rPr>
          <w:rFonts w:asciiTheme="minorHAnsi" w:hAnsiTheme="minorHAnsi" w:cstheme="minorHAnsi"/>
          <w:sz w:val="18"/>
          <w:szCs w:val="18"/>
        </w:rPr>
        <w:t>,</w:t>
      </w:r>
      <w:r w:rsidRPr="00DB1C47">
        <w:rPr>
          <w:rFonts w:asciiTheme="minorHAnsi" w:hAnsiTheme="minorHAnsi" w:cstheme="minorHAnsi"/>
          <w:sz w:val="18"/>
          <w:szCs w:val="18"/>
        </w:rPr>
        <w:t xml:space="preserve"> w przypadku wyboru naszej oferty</w:t>
      </w:r>
      <w:r w:rsidR="00A50E18" w:rsidRPr="00DB1C47">
        <w:rPr>
          <w:rFonts w:asciiTheme="minorHAnsi" w:hAnsiTheme="minorHAnsi" w:cstheme="minorHAnsi"/>
          <w:sz w:val="18"/>
          <w:szCs w:val="18"/>
        </w:rPr>
        <w:t>,</w:t>
      </w:r>
      <w:r w:rsidRPr="00DB1C47">
        <w:rPr>
          <w:rFonts w:asciiTheme="minorHAnsi" w:hAnsiTheme="minorHAnsi" w:cstheme="minorHAnsi"/>
          <w:sz w:val="18"/>
          <w:szCs w:val="18"/>
        </w:rPr>
        <w:t xml:space="preserve"> do zawarcia umowy na zawartych tam warunkach, w miejscu i terminie wyznaczonym przez Zamawiającego</w:t>
      </w:r>
      <w:r w:rsidR="00640768" w:rsidRPr="00DB1C47">
        <w:rPr>
          <w:rFonts w:asciiTheme="minorHAnsi" w:hAnsiTheme="minorHAnsi" w:cstheme="minorHAnsi"/>
          <w:sz w:val="18"/>
          <w:szCs w:val="18"/>
        </w:rPr>
        <w:t>,</w:t>
      </w:r>
    </w:p>
    <w:p w14:paraId="5FF03C21" w14:textId="77777777" w:rsidR="00525EFF" w:rsidRPr="00DB1C47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18"/>
          <w:szCs w:val="18"/>
        </w:rPr>
      </w:pPr>
      <w:r w:rsidRPr="00DB1C47">
        <w:rPr>
          <w:rFonts w:asciiTheme="minorHAnsi" w:hAnsiTheme="minorHAnsi" w:cstheme="minorHAnsi"/>
          <w:sz w:val="18"/>
          <w:szCs w:val="18"/>
        </w:rPr>
        <w:t>wypełniliśmy obowiązki informacyjne przewidziane w art. 13 lub art. 14 RODO</w:t>
      </w:r>
      <w:r w:rsidR="008C5531" w:rsidRPr="00DB1C47">
        <w:rPr>
          <w:rFonts w:asciiTheme="minorHAnsi" w:hAnsiTheme="minorHAnsi" w:cstheme="minorHAnsi"/>
          <w:sz w:val="18"/>
          <w:szCs w:val="18"/>
        </w:rPr>
        <w:t xml:space="preserve"> </w:t>
      </w:r>
      <w:r w:rsidR="00640768" w:rsidRPr="00DB1C47">
        <w:rPr>
          <w:rStyle w:val="Odwoanieprzypisudolnego"/>
          <w:rFonts w:asciiTheme="minorHAnsi" w:hAnsiTheme="minorHAnsi" w:cstheme="minorHAnsi"/>
          <w:b/>
          <w:bCs/>
          <w:color w:val="0070C0"/>
          <w:sz w:val="18"/>
          <w:szCs w:val="18"/>
        </w:rPr>
        <w:footnoteReference w:id="3"/>
      </w:r>
      <w:r w:rsidRPr="00DB1C47">
        <w:rPr>
          <w:rFonts w:asciiTheme="minorHAnsi" w:hAnsiTheme="minorHAnsi" w:cstheme="minorHAnsi"/>
          <w:sz w:val="18"/>
          <w:szCs w:val="18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DB1C47">
        <w:rPr>
          <w:rFonts w:asciiTheme="minorHAnsi" w:hAnsiTheme="minorHAnsi" w:cstheme="minorHAnsi"/>
          <w:sz w:val="18"/>
          <w:szCs w:val="18"/>
        </w:rPr>
        <w:t xml:space="preserve"> </w:t>
      </w:r>
      <w:r w:rsidR="00640768" w:rsidRPr="00DB1C47">
        <w:rPr>
          <w:rStyle w:val="Odwoanieprzypisudolnego"/>
          <w:rFonts w:asciiTheme="minorHAnsi" w:hAnsiTheme="minorHAnsi" w:cstheme="minorHAnsi"/>
          <w:b/>
          <w:bCs/>
          <w:color w:val="0070C0"/>
          <w:sz w:val="18"/>
          <w:szCs w:val="18"/>
        </w:rPr>
        <w:footnoteReference w:id="4"/>
      </w:r>
      <w:r w:rsidR="00525EFF" w:rsidRPr="00DB1C47">
        <w:rPr>
          <w:rFonts w:asciiTheme="minorHAnsi" w:hAnsiTheme="minorHAnsi" w:cstheme="minorHAnsi"/>
          <w:sz w:val="18"/>
          <w:szCs w:val="18"/>
        </w:rPr>
        <w:t>.</w:t>
      </w:r>
    </w:p>
    <w:p w14:paraId="1E3F9E20" w14:textId="77777777" w:rsidR="002C23F2" w:rsidRPr="00DB1C47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B1C47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DB1C47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DB1C47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DB1C47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DB1C47">
        <w:rPr>
          <w:rFonts w:asciiTheme="minorHAnsi" w:hAnsiTheme="minorHAnsi" w:cstheme="minorHAnsi"/>
          <w:bCs/>
          <w:sz w:val="20"/>
          <w:szCs w:val="20"/>
        </w:rPr>
        <w:t>:</w:t>
      </w:r>
    </w:p>
    <w:p w14:paraId="09A1E6D4" w14:textId="7093F94E" w:rsidR="00CE1552" w:rsidRPr="00DB1C47" w:rsidRDefault="00DB1C47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B1C47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42A9B38" wp14:editId="7A7188A4">
            <wp:extent cx="1809750" cy="219075"/>
            <wp:effectExtent l="0" t="0" r="0" b="0"/>
            <wp:docPr id="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210525" w14:textId="77777777" w:rsidR="00CE1552" w:rsidRPr="00DB1C47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B1C47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DB1C47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DB1C47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DB1C47">
        <w:rPr>
          <w:rFonts w:asciiTheme="minorHAnsi" w:hAnsiTheme="minorHAnsi" w:cstheme="minorHAnsi"/>
          <w:bCs/>
          <w:sz w:val="20"/>
          <w:szCs w:val="20"/>
        </w:rPr>
        <w:t>).</w:t>
      </w:r>
    </w:p>
    <w:p w14:paraId="44CF23C6" w14:textId="77777777" w:rsidR="003A37A9" w:rsidRPr="00DB1C47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599C39C5" w14:textId="0B10A56D" w:rsidR="003A37A9" w:rsidRPr="00DB1C47" w:rsidRDefault="00DB1C47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B1C47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191A5C2" wp14:editId="2D35FBFB">
            <wp:extent cx="2295525" cy="276225"/>
            <wp:effectExtent l="0" t="0" r="0" b="0"/>
            <wp:docPr id="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12869" w14:textId="77777777" w:rsidR="003A37A9" w:rsidRPr="00DB1C47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B1C47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DB1C47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DB1C47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DB1C47" w14:paraId="3092E12D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5828EB" w14:textId="77777777" w:rsidR="003A37A9" w:rsidRPr="00DB1C4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B1C47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26CB56" w14:textId="77777777" w:rsidR="003A37A9" w:rsidRPr="00DB1C4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B1C47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5387C6" w14:textId="77777777" w:rsidR="003A37A9" w:rsidRPr="00DB1C4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B1C47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28C6F34" w14:textId="77777777" w:rsidR="003A37A9" w:rsidRPr="00DB1C4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B1C47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DB1C47" w14:paraId="7F35F649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5989" w14:textId="77777777" w:rsidR="003A37A9" w:rsidRPr="00DB1C4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9C9C" w14:textId="77777777" w:rsidR="003A37A9" w:rsidRPr="00DB1C4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DD39" w14:textId="77777777" w:rsidR="003A37A9" w:rsidRPr="00DB1C4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14B" w14:textId="77777777" w:rsidR="003A37A9" w:rsidRPr="00DB1C4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DB1C47" w14:paraId="00A6E843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3B17" w14:textId="77777777" w:rsidR="003A37A9" w:rsidRPr="00DB1C4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C2D6" w14:textId="77777777" w:rsidR="003A37A9" w:rsidRPr="00DB1C4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71A6" w14:textId="77777777" w:rsidR="003A37A9" w:rsidRPr="00DB1C4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1FC" w14:textId="77777777" w:rsidR="003A37A9" w:rsidRPr="00DB1C4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1E291028" w14:textId="77777777" w:rsidR="00525EFF" w:rsidRPr="00DB1C47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B1C47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DB1C47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DB1C47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DB1C47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DB1C47">
        <w:rPr>
          <w:rFonts w:asciiTheme="minorHAnsi" w:hAnsiTheme="minorHAnsi" w:cstheme="minorHAnsi"/>
          <w:sz w:val="20"/>
          <w:szCs w:val="20"/>
        </w:rPr>
        <w:t>przedmiotowego postępowania</w:t>
      </w:r>
      <w:r w:rsidRPr="00DB1C47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DB1C47" w14:paraId="59A518D0" w14:textId="77777777" w:rsidTr="00B56BE6">
        <w:tc>
          <w:tcPr>
            <w:tcW w:w="1984" w:type="dxa"/>
            <w:vAlign w:val="center"/>
          </w:tcPr>
          <w:p w14:paraId="285DA2C1" w14:textId="77777777" w:rsidR="00AE2ACB" w:rsidRPr="00DB1C47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2B398B63" w14:textId="77777777" w:rsidR="00AE2ACB" w:rsidRPr="00DB1C47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DB1C47" w14:paraId="56C5920C" w14:textId="77777777" w:rsidTr="00B56BE6">
        <w:tc>
          <w:tcPr>
            <w:tcW w:w="1984" w:type="dxa"/>
            <w:vAlign w:val="center"/>
          </w:tcPr>
          <w:p w14:paraId="2DB5BC77" w14:textId="77777777" w:rsidR="00AE2ACB" w:rsidRPr="00DB1C47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300BFBBF" w14:textId="77777777" w:rsidR="00AE2ACB" w:rsidRPr="00DB1C47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DB1C47" w14:paraId="030818CB" w14:textId="77777777" w:rsidTr="00B56BE6">
        <w:tc>
          <w:tcPr>
            <w:tcW w:w="1984" w:type="dxa"/>
            <w:vAlign w:val="center"/>
          </w:tcPr>
          <w:p w14:paraId="7480B105" w14:textId="77777777" w:rsidR="00AE2ACB" w:rsidRPr="00DB1C47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B1C47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081404C8" w14:textId="77777777" w:rsidR="00AE2ACB" w:rsidRPr="00DB1C47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68ABD6B2" w14:textId="77777777" w:rsidR="00525EFF" w:rsidRPr="00DB1C47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B1C47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DB1C47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DB1C47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DB1C47">
        <w:rPr>
          <w:rFonts w:asciiTheme="minorHAnsi" w:hAnsiTheme="minorHAnsi" w:cstheme="minorHAnsi"/>
          <w:sz w:val="20"/>
          <w:szCs w:val="20"/>
        </w:rPr>
        <w:t>, stanowiąc</w:t>
      </w:r>
      <w:r w:rsidRPr="00DB1C47">
        <w:rPr>
          <w:rFonts w:asciiTheme="minorHAnsi" w:hAnsiTheme="minorHAnsi" w:cstheme="minorHAnsi"/>
          <w:sz w:val="20"/>
          <w:szCs w:val="20"/>
        </w:rPr>
        <w:t>e</w:t>
      </w:r>
      <w:r w:rsidR="00AF4AC3" w:rsidRPr="00DB1C47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DB1C47">
        <w:rPr>
          <w:rFonts w:asciiTheme="minorHAnsi" w:hAnsiTheme="minorHAnsi" w:cstheme="minorHAnsi"/>
          <w:sz w:val="20"/>
          <w:szCs w:val="20"/>
        </w:rPr>
        <w:t>:</w:t>
      </w:r>
    </w:p>
    <w:p w14:paraId="2358584A" w14:textId="77777777" w:rsidR="009B316D" w:rsidRPr="00DB1C47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B1C47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DB1C47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DB1C47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0F3FCF66" w14:textId="77777777" w:rsidR="007D475B" w:rsidRPr="00DB1C47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B1C47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DB1C47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1E043E98" w14:textId="77777777" w:rsidR="0097776D" w:rsidRPr="00DB1C47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B1C47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DB1C47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DB1C47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DB1C47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23E20C16" w14:textId="77777777" w:rsidR="004D4F17" w:rsidRPr="00DB1C47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31F66AAE" w14:textId="77777777" w:rsidR="00814ACA" w:rsidRPr="00DB1C47" w:rsidRDefault="00814ACA" w:rsidP="00DB1C47">
      <w:pPr>
        <w:tabs>
          <w:tab w:val="center" w:pos="7655"/>
        </w:tabs>
        <w:spacing w:line="320" w:lineRule="atLeast"/>
        <w:ind w:left="5670"/>
        <w:jc w:val="right"/>
        <w:rPr>
          <w:rFonts w:asciiTheme="minorHAnsi" w:hAnsiTheme="minorHAnsi" w:cstheme="minorHAnsi"/>
          <w:iCs/>
          <w:sz w:val="20"/>
          <w:szCs w:val="20"/>
        </w:rPr>
      </w:pPr>
      <w:r w:rsidRPr="00DB1C47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55676203" w14:textId="61BF1669" w:rsidR="00814ACA" w:rsidRPr="00DB1C47" w:rsidRDefault="00FD166E" w:rsidP="00DB1C47">
      <w:pPr>
        <w:tabs>
          <w:tab w:val="center" w:pos="7655"/>
        </w:tabs>
        <w:spacing w:line="320" w:lineRule="atLeast"/>
        <w:ind w:left="5670"/>
        <w:jc w:val="right"/>
        <w:rPr>
          <w:rFonts w:asciiTheme="minorHAnsi" w:hAnsiTheme="minorHAnsi" w:cstheme="minorHAnsi"/>
          <w:iCs/>
          <w:sz w:val="16"/>
          <w:szCs w:val="16"/>
        </w:rPr>
      </w:pPr>
      <w:r w:rsidRPr="00DB1C47">
        <w:rPr>
          <w:rFonts w:asciiTheme="minorHAnsi" w:hAnsiTheme="minorHAnsi" w:cstheme="minorHAnsi"/>
          <w:iCs/>
          <w:sz w:val="16"/>
          <w:szCs w:val="16"/>
        </w:rPr>
        <w:t xml:space="preserve">       </w:t>
      </w:r>
      <w:r w:rsidR="00814ACA" w:rsidRPr="00DB1C47">
        <w:rPr>
          <w:rFonts w:asciiTheme="minorHAnsi" w:hAnsiTheme="minorHAnsi" w:cstheme="minorHAnsi"/>
          <w:iCs/>
          <w:sz w:val="16"/>
          <w:szCs w:val="16"/>
        </w:rPr>
        <w:t>[podpis</w:t>
      </w:r>
      <w:r w:rsidRPr="00DB1C47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DB1C47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DB1C47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DB1C47" w:rsidSect="00DB1C4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851" w:right="1417" w:bottom="709" w:left="1417" w:header="426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17F3D" w14:textId="77777777" w:rsidR="005E2554" w:rsidRDefault="005E2554" w:rsidP="00FF57EE">
      <w:r>
        <w:separator/>
      </w:r>
    </w:p>
  </w:endnote>
  <w:endnote w:type="continuationSeparator" w:id="0">
    <w:p w14:paraId="1856C98F" w14:textId="77777777" w:rsidR="005E2554" w:rsidRDefault="005E2554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EA07" w14:textId="77777777" w:rsidR="000E40DF" w:rsidRDefault="000E40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2551E" w14:textId="33B7985A" w:rsidR="00DB1C47" w:rsidRPr="00DB1C47" w:rsidRDefault="00DB1C47" w:rsidP="00DB1C47">
    <w:pPr>
      <w:tabs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bookmarkStart w:id="1" w:name="_Hlk204079734"/>
    <w:bookmarkStart w:id="2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DCEE131" wp14:editId="7FFD4E73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896861039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8B6C95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DB1C47">
      <w:rPr>
        <w:rFonts w:ascii="Arial" w:hAnsi="Arial"/>
        <w:szCs w:val="20"/>
        <w:lang w:val="en-US" w:bidi="ar-IQ"/>
      </w:rPr>
      <w:tab/>
    </w:r>
  </w:p>
  <w:p w14:paraId="11419FC7" w14:textId="2F80A4FE" w:rsidR="00563DC0" w:rsidRPr="00563DC0" w:rsidRDefault="00DB1C47" w:rsidP="00DB1C47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DB1C47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DB1C47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DB1C47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1"/>
    <w:bookmarkEnd w:id="2"/>
    <w:r w:rsidR="00563DC0" w:rsidRPr="00563DC0">
      <w:rPr>
        <w:rFonts w:ascii="Arial" w:eastAsia="Calibri" w:hAnsi="Arial"/>
        <w:sz w:val="18"/>
        <w:szCs w:val="18"/>
        <w:lang w:eastAsia="en-US"/>
      </w:rPr>
      <w:tab/>
    </w:r>
    <w:r w:rsidR="00563DC0" w:rsidRPr="00DB1C47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DB1C47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DB1C47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DB1C47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DB1C47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DB1C47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DB1C47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DB1C47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DB1C47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DB1C47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DB1C47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DB1C47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B9615" w14:textId="77777777" w:rsidR="000E40DF" w:rsidRDefault="000E40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F0342" w14:textId="77777777" w:rsidR="005E2554" w:rsidRDefault="005E2554" w:rsidP="00FF57EE">
      <w:r>
        <w:separator/>
      </w:r>
    </w:p>
  </w:footnote>
  <w:footnote w:type="continuationSeparator" w:id="0">
    <w:p w14:paraId="4A708819" w14:textId="77777777" w:rsidR="005E2554" w:rsidRDefault="005E2554" w:rsidP="00FF57EE">
      <w:r>
        <w:continuationSeparator/>
      </w:r>
    </w:p>
  </w:footnote>
  <w:footnote w:id="1">
    <w:p w14:paraId="7FA82566" w14:textId="77777777" w:rsidR="00563DC0" w:rsidRPr="00DB1C47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DB1C47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DB1C47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DB1C47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70AFAE1E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DB1C47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="00216425" w:rsidRPr="00DB1C47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0B2973" w:rsidRPr="00DB1C47">
        <w:rPr>
          <w:rFonts w:asciiTheme="minorHAnsi" w:hAnsiTheme="minorHAnsi" w:cstheme="minorHAnsi"/>
          <w:color w:val="0070C0"/>
          <w:sz w:val="16"/>
          <w:szCs w:val="16"/>
        </w:rPr>
        <w:t>4</w:t>
      </w:r>
      <w:r w:rsidR="00216425" w:rsidRPr="00DB1C47">
        <w:rPr>
          <w:rFonts w:asciiTheme="minorHAnsi" w:hAnsiTheme="minorHAnsi" w:cstheme="minorHAnsi"/>
          <w:color w:val="0070C0"/>
          <w:sz w:val="16"/>
          <w:szCs w:val="16"/>
        </w:rPr>
        <w:t>r. poz. 2</w:t>
      </w:r>
      <w:r w:rsidR="000B2973" w:rsidRPr="00DB1C47">
        <w:rPr>
          <w:rFonts w:asciiTheme="minorHAnsi" w:hAnsiTheme="minorHAnsi" w:cstheme="minorHAnsi"/>
          <w:color w:val="0070C0"/>
          <w:sz w:val="16"/>
          <w:szCs w:val="16"/>
        </w:rPr>
        <w:t>36</w:t>
      </w:r>
      <w:r w:rsidRPr="00DB1C47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1EB79CAD" w14:textId="77777777" w:rsidR="00C754AE" w:rsidRPr="00DB1C47" w:rsidRDefault="00C754AE">
      <w:pPr>
        <w:pStyle w:val="Tekstprzypisudolnego"/>
        <w:rPr>
          <w:rFonts w:asciiTheme="minorHAnsi" w:hAnsiTheme="minorHAnsi" w:cstheme="minorHAnsi"/>
          <w:color w:val="0070C0"/>
          <w:sz w:val="16"/>
          <w:szCs w:val="16"/>
        </w:rPr>
      </w:pPr>
      <w:r w:rsidRPr="00DB1C47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DB1C47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>Niepotrzebne skreślić</w:t>
      </w:r>
    </w:p>
  </w:footnote>
  <w:footnote w:id="3">
    <w:p w14:paraId="0502625B" w14:textId="77777777" w:rsidR="00640768" w:rsidRPr="00DB1C47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DB1C47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783F7CD" w14:textId="77777777" w:rsidR="00640768" w:rsidRPr="00DB1C47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4"/>
          <w:szCs w:val="14"/>
        </w:rPr>
      </w:pPr>
      <w:r w:rsidRPr="00DB1C47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DB1C47">
        <w:rPr>
          <w:rFonts w:asciiTheme="minorHAnsi" w:hAnsiTheme="minorHAnsi" w:cstheme="minorHAnsi"/>
          <w:color w:val="0070C0"/>
          <w:sz w:val="14"/>
          <w:szCs w:val="14"/>
        </w:rPr>
        <w:t xml:space="preserve">należy </w:t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>usun</w:t>
      </w:r>
      <w:r w:rsidR="00253194" w:rsidRPr="00DB1C47">
        <w:rPr>
          <w:rFonts w:asciiTheme="minorHAnsi" w:hAnsiTheme="minorHAnsi" w:cstheme="minorHAnsi"/>
          <w:color w:val="0070C0"/>
          <w:sz w:val="14"/>
          <w:szCs w:val="14"/>
        </w:rPr>
        <w:t>ąć</w:t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 xml:space="preserve"> treś</w:t>
      </w:r>
      <w:r w:rsidR="00253194" w:rsidRPr="00DB1C47">
        <w:rPr>
          <w:rFonts w:asciiTheme="minorHAnsi" w:hAnsiTheme="minorHAnsi" w:cstheme="minorHAnsi"/>
          <w:color w:val="0070C0"/>
          <w:sz w:val="14"/>
          <w:szCs w:val="14"/>
        </w:rPr>
        <w:t>ć</w:t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 xml:space="preserve"> oświadczenia</w:t>
      </w:r>
      <w:r w:rsidR="00253194" w:rsidRPr="00DB1C47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>przez jego wykreślenie).</w:t>
      </w:r>
    </w:p>
  </w:footnote>
  <w:footnote w:id="5">
    <w:p w14:paraId="2CC65CE6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DB1C47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DB1C47">
        <w:rPr>
          <w:rFonts w:asciiTheme="minorHAnsi" w:hAnsiTheme="minorHAnsi" w:cstheme="minorHAnsi"/>
          <w:sz w:val="14"/>
          <w:szCs w:val="14"/>
        </w:rPr>
        <w:t xml:space="preserve"> </w:t>
      </w:r>
      <w:r w:rsidR="00253194" w:rsidRPr="00DB1C47">
        <w:rPr>
          <w:rFonts w:asciiTheme="minorHAnsi" w:hAnsiTheme="minorHAnsi" w:cstheme="minorHAnsi"/>
          <w:sz w:val="14"/>
          <w:szCs w:val="14"/>
        </w:rPr>
        <w:t xml:space="preserve"> </w:t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>Należy zaznaczyć/wskazać właściwe</w:t>
      </w:r>
    </w:p>
  </w:footnote>
  <w:footnote w:id="6">
    <w:p w14:paraId="50E6ACD5" w14:textId="77777777" w:rsidR="00FD166E" w:rsidRPr="00DB1C47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DB1C47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 xml:space="preserve"> Podpis elektroniczny </w:t>
      </w:r>
      <w:r w:rsidR="004D4F17" w:rsidRPr="00DB1C47">
        <w:rPr>
          <w:rFonts w:asciiTheme="minorHAnsi" w:hAnsiTheme="minorHAnsi" w:cstheme="minorHAnsi"/>
          <w:color w:val="0070C0"/>
          <w:sz w:val="14"/>
          <w:szCs w:val="14"/>
        </w:rPr>
        <w:t>określony</w:t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="00FC151A" w:rsidRPr="00DB1C47">
        <w:rPr>
          <w:rFonts w:asciiTheme="minorHAnsi" w:hAnsiTheme="minorHAnsi" w:cstheme="minorHAnsi"/>
          <w:color w:val="0070C0"/>
          <w:sz w:val="14"/>
          <w:szCs w:val="14"/>
        </w:rPr>
        <w:t xml:space="preserve">przez Zamawiającego </w:t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>w dokumentach zamówienia</w:t>
      </w:r>
      <w:r w:rsidR="00FC151A" w:rsidRPr="00DB1C47">
        <w:rPr>
          <w:rFonts w:asciiTheme="minorHAnsi" w:hAnsiTheme="minorHAnsi" w:cstheme="minorHAnsi"/>
          <w:color w:val="0070C0"/>
          <w:sz w:val="14"/>
          <w:szCs w:val="14"/>
        </w:rPr>
        <w:t>,</w:t>
      </w:r>
      <w:r w:rsidRPr="00DB1C47">
        <w:rPr>
          <w:rFonts w:asciiTheme="minorHAnsi" w:hAnsiTheme="minorHAnsi" w:cstheme="minorHAnsi"/>
          <w:color w:val="0070C0"/>
          <w:sz w:val="14"/>
          <w:szCs w:val="14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E152" w14:textId="77777777" w:rsidR="000E40DF" w:rsidRDefault="000E40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A7BA9" w14:textId="77777777" w:rsidR="00AE2ACB" w:rsidRPr="00DB1C47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DB1C47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DB1C47">
      <w:rPr>
        <w:rFonts w:asciiTheme="minorHAnsi" w:hAnsiTheme="minorHAnsi" w:cstheme="minorHAnsi"/>
        <w:sz w:val="18"/>
        <w:szCs w:val="18"/>
      </w:rPr>
      <w:t xml:space="preserve"> </w:t>
    </w:r>
    <w:r w:rsidR="000E40DF" w:rsidRPr="00DB1C47">
      <w:rPr>
        <w:rFonts w:asciiTheme="minorHAnsi" w:hAnsiTheme="minorHAnsi" w:cstheme="minorHAnsi"/>
        <w:sz w:val="18"/>
        <w:szCs w:val="18"/>
      </w:rPr>
      <w:t>drobny sprzęt j.u.2/549/2026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BD23B" w14:textId="77777777" w:rsidR="000E40DF" w:rsidRDefault="000E40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A852D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30400955">
    <w:abstractNumId w:val="3"/>
  </w:num>
  <w:num w:numId="2" w16cid:durableId="1663460017">
    <w:abstractNumId w:val="1"/>
  </w:num>
  <w:num w:numId="3" w16cid:durableId="1686399971">
    <w:abstractNumId w:val="2"/>
  </w:num>
  <w:num w:numId="4" w16cid:durableId="904951919">
    <w:abstractNumId w:val="4"/>
  </w:num>
  <w:num w:numId="5" w16cid:durableId="2087460931">
    <w:abstractNumId w:val="0"/>
  </w:num>
  <w:num w:numId="6" w16cid:durableId="6106681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554"/>
    <w:rsid w:val="00017B94"/>
    <w:rsid w:val="00077EBA"/>
    <w:rsid w:val="000B2973"/>
    <w:rsid w:val="000E40DF"/>
    <w:rsid w:val="000E55C8"/>
    <w:rsid w:val="001063D3"/>
    <w:rsid w:val="001129C0"/>
    <w:rsid w:val="00140C27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E2554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B1C47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1AE84D0"/>
  <w15:chartTrackingRefBased/>
  <w15:docId w15:val="{9A67AAD1-9315-4F0F-B597-A35104A5F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image" Target="media/image6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3</Pages>
  <Words>777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dcterms:created xsi:type="dcterms:W3CDTF">2026-01-08T10:20:00Z</dcterms:created>
  <dcterms:modified xsi:type="dcterms:W3CDTF">2026-01-08T10:20:00Z</dcterms:modified>
</cp:coreProperties>
</file>